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D83C9" w14:textId="77777777" w:rsidR="00C0044E" w:rsidRDefault="00C0044E" w:rsidP="00C0044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BURGOYN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2158B97" w14:textId="77777777" w:rsidR="00C0044E" w:rsidRDefault="00C0044E" w:rsidP="00C0044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Toddington, Bedfordshire. Gentleman.</w:t>
      </w:r>
    </w:p>
    <w:p w14:paraId="0F98E3F8" w14:textId="77777777" w:rsidR="00C0044E" w:rsidRDefault="00C0044E" w:rsidP="00C0044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76E58D7" w14:textId="77777777" w:rsidR="00C0044E" w:rsidRDefault="00C0044E" w:rsidP="00C0044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F532657" w14:textId="77777777" w:rsidR="00C0044E" w:rsidRDefault="00C0044E" w:rsidP="00C0044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Henry Lowe(q.v.) brought a plaint of debt against him and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Neweman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13F2C9B9" w14:textId="77777777" w:rsidR="00C0044E" w:rsidRDefault="00C0044E" w:rsidP="00C0044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Stratton(q.v.).</w:t>
      </w:r>
    </w:p>
    <w:p w14:paraId="64318A2F" w14:textId="77777777" w:rsidR="00C0044E" w:rsidRDefault="00C0044E" w:rsidP="00C0044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B8F0DF5" w14:textId="77777777" w:rsidR="00C0044E" w:rsidRDefault="00C0044E" w:rsidP="00C0044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A174487" w14:textId="77777777" w:rsidR="00C0044E" w:rsidRDefault="00C0044E" w:rsidP="00C0044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9AC9E54" w14:textId="77777777" w:rsidR="00C0044E" w:rsidRDefault="00C0044E" w:rsidP="00C0044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 October 2021</w:t>
      </w:r>
    </w:p>
    <w:p w14:paraId="7BD6094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6C0F2" w14:textId="77777777" w:rsidR="00C0044E" w:rsidRDefault="00C0044E" w:rsidP="009139A6">
      <w:r>
        <w:separator/>
      </w:r>
    </w:p>
  </w:endnote>
  <w:endnote w:type="continuationSeparator" w:id="0">
    <w:p w14:paraId="1ACE1969" w14:textId="77777777" w:rsidR="00C0044E" w:rsidRDefault="00C004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68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039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9C9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F910F" w14:textId="77777777" w:rsidR="00C0044E" w:rsidRDefault="00C0044E" w:rsidP="009139A6">
      <w:r>
        <w:separator/>
      </w:r>
    </w:p>
  </w:footnote>
  <w:footnote w:type="continuationSeparator" w:id="0">
    <w:p w14:paraId="25E64897" w14:textId="77777777" w:rsidR="00C0044E" w:rsidRDefault="00C004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3B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5A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C2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4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044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41007"/>
  <w15:chartTrackingRefBased/>
  <w15:docId w15:val="{4DACDE13-E01B-41F8-AD69-0E77F556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04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2021-11-24T21:42:00Z</dcterms:created>
  <dcterms:modified xsi:type="dcterms:W3CDTF">2021-11-24T21:43:00Z</dcterms:modified>
</cp:coreProperties>
</file>